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7632C4" w14:textId="77777777" w:rsidR="00CB67CA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THORNE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1F865F13" w14:textId="77777777" w:rsidR="00CB67CA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FA1587" w14:textId="77777777" w:rsidR="00CB67CA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18834F" w14:textId="77777777" w:rsidR="00CB67CA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Mar.1401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the taxes of</w:t>
      </w:r>
    </w:p>
    <w:p w14:paraId="68722811" w14:textId="77777777" w:rsidR="00CB67CA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tenth and the fifteenth granted at the last Parliament, in Devon.</w:t>
      </w:r>
    </w:p>
    <w:p w14:paraId="7E780C9F" w14:textId="77777777" w:rsidR="00CB67CA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p.114)</w:t>
      </w:r>
    </w:p>
    <w:p w14:paraId="5E891C42" w14:textId="77777777" w:rsidR="00CB67CA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0DEA6A" w14:textId="77777777" w:rsidR="00CB67CA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E6C791" w14:textId="77777777" w:rsidR="00CB67CA" w:rsidRPr="00680D2B" w:rsidRDefault="00CB67CA" w:rsidP="00CB67C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May 2021</w:t>
      </w:r>
    </w:p>
    <w:p w14:paraId="7326CBDD" w14:textId="1582BE1A" w:rsidR="00BA00AB" w:rsidRPr="00CB67C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CB67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85604" w14:textId="77777777" w:rsidR="00CB67CA" w:rsidRDefault="00CB67CA" w:rsidP="009139A6">
      <w:r>
        <w:separator/>
      </w:r>
    </w:p>
  </w:endnote>
  <w:endnote w:type="continuationSeparator" w:id="0">
    <w:p w14:paraId="0E62473B" w14:textId="77777777" w:rsidR="00CB67CA" w:rsidRDefault="00CB67C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F5B4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7E5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B58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7C3B7" w14:textId="77777777" w:rsidR="00CB67CA" w:rsidRDefault="00CB67CA" w:rsidP="009139A6">
      <w:r>
        <w:separator/>
      </w:r>
    </w:p>
  </w:footnote>
  <w:footnote w:type="continuationSeparator" w:id="0">
    <w:p w14:paraId="1A8E5281" w14:textId="77777777" w:rsidR="00CB67CA" w:rsidRDefault="00CB67C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E6A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EFC8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795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7C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B67CA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4E0A5"/>
  <w15:chartTrackingRefBased/>
  <w15:docId w15:val="{7C313D1B-979E-43D6-972D-CC1384EA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2021-05-04T19:00:00Z</dcterms:created>
  <dcterms:modified xsi:type="dcterms:W3CDTF">2021-05-04T19:01:00Z</dcterms:modified>
</cp:coreProperties>
</file>